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CC113" w14:textId="77777777" w:rsidR="00A46EAD" w:rsidRPr="008642EC" w:rsidRDefault="00A46EAD" w:rsidP="00A46EAD">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1D7F6B5" w14:textId="77777777" w:rsidR="00A46EAD" w:rsidRPr="00992C7B" w:rsidRDefault="00A46EAD" w:rsidP="00A46EAD">
      <w:pPr>
        <w:pStyle w:val="BasicParagraph"/>
        <w:suppressAutoHyphens/>
        <w:spacing w:line="240" w:lineRule="auto"/>
        <w:rPr>
          <w:rFonts w:ascii="Times New Roman" w:hAnsi="Times New Roman" w:cs="Times New Roman"/>
          <w:b/>
          <w:bCs/>
          <w:color w:val="000000" w:themeColor="text1"/>
          <w:sz w:val="12"/>
          <w:szCs w:val="12"/>
        </w:rPr>
      </w:pPr>
    </w:p>
    <w:p w14:paraId="25203A86" w14:textId="77777777" w:rsidR="00A46EAD" w:rsidRPr="00582653" w:rsidRDefault="00A46EAD" w:rsidP="00A46EA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071E611" w14:textId="77777777" w:rsidR="00A46EAD" w:rsidRDefault="00A46EAD" w:rsidP="00A46EA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C940DA5" w14:textId="77777777" w:rsidR="00A46EAD" w:rsidRDefault="00A46EAD" w:rsidP="00A46EAD">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6DC22E6" w14:textId="77777777" w:rsidR="00A46EAD" w:rsidRPr="00582653" w:rsidRDefault="00A46EAD" w:rsidP="00A46EAD">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A080307" wp14:editId="6068FEC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338E9F" w14:textId="0E33EA51" w:rsidR="00A46EAD" w:rsidRDefault="00A46EAD" w:rsidP="00A46EA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 provision process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2F34506" w14:textId="77777777" w:rsidR="00A46EAD" w:rsidRDefault="00A46EAD" w:rsidP="00A46EAD">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9ABDA29" w14:textId="77777777" w:rsidR="00A46EAD" w:rsidRPr="00582653" w:rsidRDefault="00A46EAD" w:rsidP="00A46EA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0DD2EB6" w14:textId="77777777" w:rsidR="00A46EAD" w:rsidRPr="00582653" w:rsidRDefault="00A46EAD" w:rsidP="00A46EA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055D177" w14:textId="77777777" w:rsidR="00A46EAD" w:rsidRPr="008642EC" w:rsidRDefault="00A46EAD" w:rsidP="00A46EA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751716F" w14:textId="77777777" w:rsidR="00A46EAD" w:rsidRPr="008642EC" w:rsidRDefault="00A46EAD" w:rsidP="00A46EA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A7999CD" w14:textId="77777777" w:rsidR="00A46EAD" w:rsidRPr="00582653" w:rsidRDefault="00A46EAD" w:rsidP="00A46EA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60E13AD" w14:textId="77777777" w:rsidR="00A46EAD" w:rsidRPr="008642EC" w:rsidRDefault="00A46EAD" w:rsidP="00A46EA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515DB9F" w14:textId="77777777" w:rsidR="00A46EAD" w:rsidRPr="008642EC" w:rsidRDefault="00A46EAD" w:rsidP="00A46EA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2971B56" w14:textId="77777777" w:rsidR="00A46EAD" w:rsidRPr="00992C7B" w:rsidRDefault="00A46EAD" w:rsidP="00A46EAD">
      <w:pPr>
        <w:pStyle w:val="BasicParagraph"/>
        <w:suppressAutoHyphens/>
        <w:spacing w:line="240" w:lineRule="auto"/>
        <w:ind w:left="1440"/>
        <w:rPr>
          <w:rFonts w:ascii="Times New Roman" w:hAnsi="Times New Roman" w:cs="Times New Roman"/>
          <w:color w:val="000000" w:themeColor="text1"/>
          <w:sz w:val="12"/>
          <w:szCs w:val="12"/>
        </w:rPr>
      </w:pPr>
    </w:p>
    <w:p w14:paraId="7A006B09" w14:textId="77777777" w:rsidR="00A46EAD" w:rsidRPr="00582653" w:rsidRDefault="00A46EAD" w:rsidP="00A46EA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D172C55" w14:textId="77777777" w:rsidR="00A46EAD" w:rsidRDefault="00A46EAD" w:rsidP="00A46EA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D0CB794" w14:textId="77777777" w:rsidR="00A46EAD" w:rsidRPr="00992C7B" w:rsidRDefault="00A46EAD" w:rsidP="00A46EAD">
      <w:pPr>
        <w:pStyle w:val="BasicParagraph"/>
        <w:suppressAutoHyphens/>
        <w:spacing w:line="240" w:lineRule="auto"/>
        <w:ind w:left="1440"/>
        <w:rPr>
          <w:rFonts w:ascii="Times New Roman" w:hAnsi="Times New Roman" w:cs="Times New Roman"/>
          <w:color w:val="000000" w:themeColor="text1"/>
          <w:sz w:val="12"/>
          <w:szCs w:val="12"/>
        </w:rPr>
      </w:pPr>
    </w:p>
    <w:p w14:paraId="6BEBAEF6" w14:textId="77777777" w:rsidR="00A46EAD" w:rsidRDefault="00A46EAD" w:rsidP="00A46EA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BA3F97E" w14:textId="77777777" w:rsidR="00A46EAD" w:rsidRPr="00B87FFB" w:rsidRDefault="00A46EAD" w:rsidP="00A46EAD">
      <w:pPr>
        <w:pStyle w:val="BasicParagraph"/>
        <w:suppressAutoHyphens/>
        <w:spacing w:line="240" w:lineRule="auto"/>
        <w:ind w:left="1440"/>
        <w:rPr>
          <w:rFonts w:ascii="Times New Roman" w:hAnsi="Times New Roman" w:cs="Times New Roman"/>
          <w:color w:val="000000" w:themeColor="text1"/>
          <w:sz w:val="10"/>
          <w:szCs w:val="10"/>
        </w:rPr>
      </w:pPr>
    </w:p>
    <w:p w14:paraId="6CA746CA" w14:textId="77777777" w:rsidR="00A46EAD" w:rsidRDefault="00A46EAD" w:rsidP="00A46EA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853A26D" w14:textId="77777777" w:rsidR="00A46EAD" w:rsidRPr="000B1EEC" w:rsidRDefault="00A46EAD" w:rsidP="00A46EAD">
      <w:pPr>
        <w:pStyle w:val="BasicParagraph"/>
        <w:suppressAutoHyphens/>
        <w:spacing w:line="240" w:lineRule="auto"/>
        <w:rPr>
          <w:rFonts w:ascii="Times New Roman" w:hAnsi="Times New Roman" w:cs="Times New Roman"/>
          <w:color w:val="000000" w:themeColor="text1"/>
          <w:sz w:val="10"/>
          <w:szCs w:val="10"/>
        </w:rPr>
      </w:pPr>
    </w:p>
    <w:p w14:paraId="6B8B10ED" w14:textId="77777777" w:rsidR="00A46EAD" w:rsidRDefault="00A46EAD" w:rsidP="00A46EAD">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5FA7808" w14:textId="77777777" w:rsidR="00A46EAD" w:rsidRDefault="00A46EAD">
      <w:pPr>
        <w:spacing w:before="0" w:after="160" w:line="259" w:lineRule="auto"/>
      </w:pPr>
      <w:bookmarkStart w:id="1" w:name="_GoBack"/>
      <w:bookmarkEnd w:id="0"/>
      <w:bookmarkEnd w:id="1"/>
      <w:r>
        <w:br w:type="page"/>
      </w:r>
    </w:p>
    <w:p w14:paraId="3094B47B" w14:textId="470355AC" w:rsidR="00DA4845" w:rsidRPr="000377ED" w:rsidRDefault="639E1677" w:rsidP="000377ED">
      <w:r>
        <w:rPr>
          <w:noProof/>
        </w:rPr>
        <w:lastRenderedPageBreak/>
        <w:drawing>
          <wp:inline distT="0" distB="0" distL="0" distR="0" wp14:anchorId="00F63D23" wp14:editId="4EAC9404">
            <wp:extent cx="5904310" cy="7913218"/>
            <wp:effectExtent l="0" t="0" r="0" b="0"/>
            <wp:docPr id="199516771" name="Picture 199516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4310" cy="7913218"/>
                    </a:xfrm>
                    <a:prstGeom prst="rect">
                      <a:avLst/>
                    </a:prstGeom>
                  </pic:spPr>
                </pic:pic>
              </a:graphicData>
            </a:graphic>
          </wp:inline>
        </w:drawing>
      </w:r>
    </w:p>
    <w:sectPr w:rsidR="00DA4845" w:rsidRPr="000377ED" w:rsidSect="00A46EAD">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3B7B" w14:textId="77777777" w:rsidR="000B3A9F" w:rsidRDefault="000B3A9F" w:rsidP="00F1359C">
      <w:pPr>
        <w:spacing w:before="0" w:after="0" w:line="240" w:lineRule="auto"/>
      </w:pPr>
      <w:r>
        <w:separator/>
      </w:r>
    </w:p>
  </w:endnote>
  <w:endnote w:type="continuationSeparator" w:id="0">
    <w:p w14:paraId="4B70C6DB" w14:textId="77777777" w:rsidR="000B3A9F" w:rsidRDefault="000B3A9F"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3069978A" w:rsidR="000E53A8" w:rsidRPr="000E53A8" w:rsidRDefault="000E53A8" w:rsidP="00500ACC">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706C7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00500ACC">
              <w:rPr>
                <w:sz w:val="18"/>
                <w:szCs w:val="18"/>
              </w:rPr>
              <w:t>MPower108 Service provision process</w:t>
            </w:r>
            <w:r w:rsidR="00500ACC">
              <w:rPr>
                <w:sz w:val="18"/>
                <w:szCs w:val="18"/>
              </w:rPr>
              <w:tab/>
            </w:r>
            <w:r w:rsidR="00500ACC">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6C22" w14:textId="77777777" w:rsidR="000B3A9F" w:rsidRDefault="000B3A9F" w:rsidP="00F1359C">
      <w:pPr>
        <w:spacing w:before="0" w:after="0" w:line="240" w:lineRule="auto"/>
      </w:pPr>
      <w:r>
        <w:separator/>
      </w:r>
    </w:p>
  </w:footnote>
  <w:footnote w:type="continuationSeparator" w:id="0">
    <w:p w14:paraId="3FF1D1E9" w14:textId="77777777" w:rsidR="000B3A9F" w:rsidRDefault="000B3A9F"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A9F"/>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0ACC"/>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46EAD"/>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639E1677"/>
    <w:rsid w:val="6B80BD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A46EA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46EA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299D0-C243-4A01-AE27-3F758AB79D17}"/>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6AE2F2DE-6026-4EEC-B91E-D009710D7D16}">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4.xml><?xml version="1.0" encoding="utf-8"?>
<ds:datastoreItem xmlns:ds="http://schemas.openxmlformats.org/officeDocument/2006/customXml" ds:itemID="{C849807B-A864-4719-A612-B2316A10B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73</cp:revision>
  <dcterms:created xsi:type="dcterms:W3CDTF">2021-11-21T01:28:00Z</dcterms:created>
  <dcterms:modified xsi:type="dcterms:W3CDTF">2023-07-07T02:30:00Z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